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F6D5" w14:textId="77777777" w:rsidR="002E4CEE" w:rsidRDefault="002E4CEE" w:rsidP="00237199">
      <w:pPr>
        <w:jc w:val="both"/>
        <w:rPr>
          <w:rFonts w:cs="Arial"/>
        </w:rPr>
      </w:pPr>
    </w:p>
    <w:p w14:paraId="0B6D5C3E" w14:textId="4F8C026B" w:rsidR="001B709B" w:rsidRDefault="00237199" w:rsidP="001B709B">
      <w:r w:rsidRPr="00295425">
        <w:rPr>
          <w:rFonts w:cs="Arial"/>
        </w:rPr>
        <w:t xml:space="preserve">Predmet: </w:t>
      </w:r>
      <w:r w:rsidR="000B2127">
        <w:rPr>
          <w:rFonts w:cs="Arial"/>
          <w:b/>
          <w:bCs/>
        </w:rPr>
        <w:t xml:space="preserve">Nakup agregatov moči 350 kVA do 400 kVA </w:t>
      </w:r>
    </w:p>
    <w:p w14:paraId="700A8130" w14:textId="77777777" w:rsidR="002E4CEE" w:rsidRDefault="002E4CEE" w:rsidP="00237199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0B013AC4" w14:textId="77777777" w:rsidR="000B2127" w:rsidRPr="00C005EE" w:rsidRDefault="000B2127" w:rsidP="000B212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42/</w:t>
      </w:r>
      <w:r w:rsidRPr="00C005EE">
        <w:rPr>
          <w:rFonts w:cs="Arial"/>
        </w:rPr>
        <w:t>2024</w:t>
      </w:r>
    </w:p>
    <w:p w14:paraId="49381C5D" w14:textId="24A52002" w:rsidR="000B2127" w:rsidRDefault="000B2127" w:rsidP="000B212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</w:t>
      </w:r>
      <w:r>
        <w:rPr>
          <w:rFonts w:cs="Arial"/>
        </w:rPr>
        <w:t>-</w:t>
      </w:r>
      <w:bookmarkStart w:id="0" w:name="_GoBack"/>
      <w:bookmarkEnd w:id="0"/>
      <w:r>
        <w:rPr>
          <w:rFonts w:cs="Arial"/>
        </w:rPr>
        <w:t>286</w:t>
      </w:r>
    </w:p>
    <w:p w14:paraId="49661683" w14:textId="58E10736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097CF69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</w:t>
      </w:r>
      <w:r w:rsidR="001A3105">
        <w:rPr>
          <w:rFonts w:cs="Arial"/>
        </w:rPr>
        <w:t>_</w:t>
      </w:r>
      <w:r>
        <w:rPr>
          <w:rFonts w:cs="Arial"/>
        </w:rPr>
        <w:t>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7F5D57C7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  <w:r w:rsidR="001A3105">
        <w:rPr>
          <w:rFonts w:cs="Arial"/>
        </w:rPr>
        <w:t>_</w:t>
      </w:r>
    </w:p>
    <w:p w14:paraId="13EC1C09" w14:textId="5C99479E" w:rsidR="001E7C32" w:rsidRDefault="001E7C32" w:rsidP="00184B4C">
      <w:pPr>
        <w:tabs>
          <w:tab w:val="left" w:pos="1083"/>
        </w:tabs>
        <w:rPr>
          <w:rFonts w:cs="Arial"/>
        </w:rPr>
      </w:pPr>
    </w:p>
    <w:p w14:paraId="1FCA7E10" w14:textId="42FF3621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Naročnik </w:t>
      </w:r>
      <w:r w:rsidR="00062F74">
        <w:rPr>
          <w:rFonts w:cs="Arial"/>
        </w:rPr>
        <w:t xml:space="preserve">referenčnega </w:t>
      </w:r>
      <w:r w:rsidR="00184B4C">
        <w:rPr>
          <w:rFonts w:cs="Arial"/>
        </w:rPr>
        <w:t>blaga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</w:t>
      </w:r>
      <w:r w:rsidR="00184B4C">
        <w:rPr>
          <w:rFonts w:cs="Arial"/>
        </w:rPr>
        <w:t>__</w:t>
      </w:r>
      <w:r w:rsidR="00062F74">
        <w:rPr>
          <w:rFonts w:cs="Arial"/>
        </w:rPr>
        <w:t>_</w:t>
      </w:r>
    </w:p>
    <w:p w14:paraId="3652E38F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24F0C42F" w14:textId="28AEC3AE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 naročnika </w:t>
      </w:r>
      <w:r w:rsidR="00062F74">
        <w:rPr>
          <w:rFonts w:cs="Arial"/>
        </w:rPr>
        <w:t xml:space="preserve">referenčnega </w:t>
      </w:r>
      <w:r w:rsidR="00184B4C">
        <w:rPr>
          <w:rFonts w:cs="Arial"/>
        </w:rPr>
        <w:t>blaga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  <w:r w:rsidR="001A3105">
        <w:rPr>
          <w:rFonts w:cs="Arial"/>
        </w:rPr>
        <w:t>__</w:t>
      </w:r>
    </w:p>
    <w:p w14:paraId="43A313BE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6239439A" w14:textId="5395ADCC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Odgovorna oseba naročnika </w:t>
      </w:r>
      <w:r w:rsidR="00062F74">
        <w:rPr>
          <w:rFonts w:cs="Arial"/>
        </w:rPr>
        <w:t>ref</w:t>
      </w:r>
      <w:r w:rsidR="00184B4C">
        <w:rPr>
          <w:rFonts w:cs="Arial"/>
        </w:rPr>
        <w:t>.</w:t>
      </w:r>
      <w:r w:rsidR="00062F74">
        <w:rPr>
          <w:rFonts w:cs="Arial"/>
        </w:rPr>
        <w:t xml:space="preserve"> </w:t>
      </w:r>
      <w:r w:rsidR="00184B4C">
        <w:rPr>
          <w:rFonts w:cs="Arial"/>
        </w:rPr>
        <w:t>blaga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  <w:r w:rsidR="00184B4C">
        <w:rPr>
          <w:rFonts w:cs="Arial"/>
        </w:rPr>
        <w:t>_________</w:t>
      </w:r>
    </w:p>
    <w:p w14:paraId="49E35425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311FEA2E" w14:textId="2BF86DC6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062F74">
        <w:rPr>
          <w:rFonts w:cs="Arial"/>
        </w:rPr>
        <w:t>ref</w:t>
      </w:r>
      <w:r w:rsidR="00184B4C">
        <w:rPr>
          <w:rFonts w:cs="Arial"/>
        </w:rPr>
        <w:t>.</w:t>
      </w:r>
      <w:r w:rsidR="00062F74">
        <w:rPr>
          <w:rFonts w:cs="Arial"/>
        </w:rPr>
        <w:t xml:space="preserve"> </w:t>
      </w:r>
      <w:r w:rsidR="00184B4C">
        <w:rPr>
          <w:rFonts w:cs="Arial"/>
        </w:rPr>
        <w:t>blaga</w:t>
      </w:r>
      <w:r w:rsidR="00062F74">
        <w:rPr>
          <w:rFonts w:cs="Arial"/>
        </w:rPr>
        <w:t>: ___________________</w:t>
      </w:r>
      <w:r w:rsidR="001A3105">
        <w:rPr>
          <w:rFonts w:cs="Arial"/>
        </w:rPr>
        <w:t>_________</w:t>
      </w:r>
    </w:p>
    <w:p w14:paraId="3067BF47" w14:textId="77777777" w:rsidR="001E7C32" w:rsidRDefault="001E7C32" w:rsidP="00184B4C">
      <w:pPr>
        <w:tabs>
          <w:tab w:val="left" w:pos="1083"/>
        </w:tabs>
        <w:rPr>
          <w:rFonts w:cs="Arial"/>
        </w:rPr>
      </w:pPr>
    </w:p>
    <w:p w14:paraId="1721D519" w14:textId="0C9253E9" w:rsidR="001E7C32" w:rsidRDefault="001E7C32" w:rsidP="00184B4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84B4C">
        <w:rPr>
          <w:rFonts w:cs="Arial"/>
        </w:rPr>
        <w:t>ref. blaga</w:t>
      </w:r>
      <w:r w:rsidR="00062F74">
        <w:rPr>
          <w:rFonts w:cs="Arial"/>
        </w:rPr>
        <w:t xml:space="preserve"> </w:t>
      </w:r>
      <w:r w:rsidR="0020459C">
        <w:rPr>
          <w:rFonts w:cs="Arial"/>
        </w:rPr>
        <w:t xml:space="preserve">z navedbo </w:t>
      </w:r>
      <w:r w:rsidR="00184B4C">
        <w:rPr>
          <w:rFonts w:cs="Arial"/>
        </w:rPr>
        <w:t xml:space="preserve">količin posameznega blaga </w:t>
      </w:r>
      <w:r>
        <w:rPr>
          <w:rFonts w:cs="Arial"/>
        </w:rPr>
        <w:t xml:space="preserve">: </w:t>
      </w:r>
      <w:r w:rsidR="00293F5F">
        <w:rPr>
          <w:rFonts w:cs="Arial"/>
        </w:rPr>
        <w:t>________</w:t>
      </w:r>
      <w:r w:rsidR="001A3105">
        <w:rPr>
          <w:rFonts w:cs="Arial"/>
        </w:rPr>
        <w:t>_____________________</w:t>
      </w:r>
    </w:p>
    <w:p w14:paraId="69CDC933" w14:textId="77777777" w:rsidR="00293F5F" w:rsidRDefault="00293F5F" w:rsidP="00184B4C">
      <w:pPr>
        <w:tabs>
          <w:tab w:val="left" w:pos="1083"/>
        </w:tabs>
        <w:rPr>
          <w:rFonts w:cs="Arial"/>
        </w:rPr>
      </w:pPr>
    </w:p>
    <w:p w14:paraId="0C331133" w14:textId="4C948D94" w:rsidR="00550D75" w:rsidRDefault="00550D75" w:rsidP="00550D75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Navedba zmogljivosti (kW) </w:t>
      </w:r>
      <w:r w:rsidR="000B59CE">
        <w:rPr>
          <w:rFonts w:cs="Arial"/>
        </w:rPr>
        <w:t xml:space="preserve">ref. </w:t>
      </w:r>
      <w:r w:rsidR="0098700B">
        <w:rPr>
          <w:rFonts w:cs="Arial"/>
        </w:rPr>
        <w:t>k</w:t>
      </w:r>
      <w:r w:rsidR="000B59CE">
        <w:rPr>
          <w:rFonts w:cs="Arial"/>
        </w:rPr>
        <w:t>ategorija</w:t>
      </w:r>
      <w:r w:rsidR="00E50C31">
        <w:rPr>
          <w:rFonts w:cs="Arial"/>
        </w:rPr>
        <w:t xml:space="preserve"> </w:t>
      </w:r>
      <w:r w:rsidR="0098700B">
        <w:rPr>
          <w:rFonts w:cs="Arial"/>
        </w:rPr>
        <w:t>1 - agregat</w:t>
      </w:r>
      <w:r>
        <w:rPr>
          <w:rFonts w:cs="Arial"/>
        </w:rPr>
        <w:t>: ______________________________</w:t>
      </w:r>
      <w:r w:rsidR="0098700B">
        <w:rPr>
          <w:rFonts w:cs="Arial"/>
        </w:rPr>
        <w:t>_</w:t>
      </w:r>
    </w:p>
    <w:p w14:paraId="452EA3C7" w14:textId="77777777" w:rsidR="0098700B" w:rsidRDefault="0098700B" w:rsidP="00550D75">
      <w:pPr>
        <w:tabs>
          <w:tab w:val="left" w:pos="1083"/>
        </w:tabs>
        <w:rPr>
          <w:rFonts w:cs="Arial"/>
        </w:rPr>
      </w:pPr>
    </w:p>
    <w:p w14:paraId="2BD10CE0" w14:textId="3F0E61B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5C7D4C5" w14:textId="7E3A45E1" w:rsidR="005D1B94" w:rsidRDefault="005D1B94" w:rsidP="001E7C32">
      <w:pPr>
        <w:jc w:val="both"/>
        <w:rPr>
          <w:rFonts w:cs="Arial"/>
        </w:rPr>
      </w:pPr>
    </w:p>
    <w:p w14:paraId="6EC7D2E8" w14:textId="11737FB4" w:rsidR="001E7C32" w:rsidRDefault="005D1B94" w:rsidP="001E7C32">
      <w:pPr>
        <w:jc w:val="both"/>
        <w:rPr>
          <w:rFonts w:cs="Arial"/>
        </w:rPr>
      </w:pPr>
      <w:r>
        <w:rPr>
          <w:rFonts w:cs="Arial"/>
        </w:rPr>
        <w:t>Skupna v</w:t>
      </w:r>
      <w:r w:rsidR="001E7C32">
        <w:rPr>
          <w:rFonts w:cs="Arial"/>
        </w:rPr>
        <w:t xml:space="preserve">rednost </w:t>
      </w:r>
      <w:r w:rsidR="007D70BD">
        <w:rPr>
          <w:rFonts w:cs="Arial"/>
        </w:rPr>
        <w:t>blaga</w:t>
      </w:r>
      <w:r w:rsidR="001E7C32">
        <w:rPr>
          <w:rFonts w:cs="Arial"/>
        </w:rPr>
        <w:t>: ______</w:t>
      </w:r>
      <w:r w:rsidR="00062F74">
        <w:rPr>
          <w:rFonts w:cs="Arial"/>
        </w:rPr>
        <w:t>_______</w:t>
      </w:r>
      <w:r w:rsidR="001A3105">
        <w:rPr>
          <w:rFonts w:cs="Arial"/>
        </w:rPr>
        <w:t>________</w:t>
      </w:r>
      <w:r w:rsidR="001E7C32">
        <w:rPr>
          <w:rFonts w:cs="Arial"/>
        </w:rPr>
        <w:t xml:space="preserve"> (v EUR brez DDV)</w:t>
      </w:r>
    </w:p>
    <w:p w14:paraId="1BE60214" w14:textId="4467BD0B" w:rsidR="005B4793" w:rsidRDefault="005B4793" w:rsidP="001E7C32">
      <w:pPr>
        <w:jc w:val="both"/>
        <w:rPr>
          <w:rFonts w:cs="Arial"/>
        </w:rPr>
      </w:pPr>
    </w:p>
    <w:p w14:paraId="5ACC1C2C" w14:textId="6D4E5C3B" w:rsidR="005B4793" w:rsidRDefault="00062F74" w:rsidP="001E7C32">
      <w:pPr>
        <w:jc w:val="both"/>
        <w:rPr>
          <w:rFonts w:cs="Arial"/>
        </w:rPr>
      </w:pPr>
      <w:r>
        <w:rPr>
          <w:rFonts w:cs="Arial"/>
        </w:rPr>
        <w:t>Mesec in leto izvedbe</w:t>
      </w:r>
      <w:r w:rsidR="005B4793">
        <w:rPr>
          <w:rFonts w:cs="Arial"/>
        </w:rPr>
        <w:t>:____________</w:t>
      </w:r>
      <w:r w:rsidR="001A3105">
        <w:rPr>
          <w:rFonts w:cs="Arial"/>
        </w:rPr>
        <w:t xml:space="preserve"> </w:t>
      </w:r>
      <w:r w:rsidR="005B4793">
        <w:rPr>
          <w:rFonts w:cs="Arial"/>
        </w:rPr>
        <w:t>___</w:t>
      </w:r>
    </w:p>
    <w:p w14:paraId="02F2EF8B" w14:textId="6D3E62DC" w:rsidR="001E7C32" w:rsidRDefault="001E7C32" w:rsidP="001E7C32">
      <w:pPr>
        <w:jc w:val="both"/>
        <w:rPr>
          <w:rFonts w:cs="Arial"/>
        </w:rPr>
      </w:pPr>
    </w:p>
    <w:p w14:paraId="0D637A13" w14:textId="77777777" w:rsidR="006F2E3C" w:rsidRDefault="006F2E3C" w:rsidP="001E7C32">
      <w:pPr>
        <w:jc w:val="both"/>
        <w:rPr>
          <w:rFonts w:cs="Arial"/>
        </w:rPr>
      </w:pPr>
    </w:p>
    <w:p w14:paraId="3CDC5248" w14:textId="1A91E85E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Kot naročnik </w:t>
      </w:r>
      <w:r w:rsidR="00062F74">
        <w:rPr>
          <w:rFonts w:cs="Arial"/>
        </w:rPr>
        <w:t xml:space="preserve">navedenega referenčnega </w:t>
      </w:r>
      <w:r w:rsidR="001A3105">
        <w:rPr>
          <w:rFonts w:cs="Arial"/>
        </w:rPr>
        <w:t>blaga</w:t>
      </w:r>
      <w:r>
        <w:rPr>
          <w:rFonts w:cs="Arial"/>
        </w:rPr>
        <w:t>, ki ga sodelujoče podjetje pri oddaji ponudbe navaja kot referenco, potrjujemo, da je</w:t>
      </w:r>
      <w:r w:rsidR="001A3105">
        <w:rPr>
          <w:rFonts w:cs="Arial"/>
        </w:rPr>
        <w:t xml:space="preserve"> dobavitelj ali</w:t>
      </w:r>
      <w:r>
        <w:rPr>
          <w:rFonts w:cs="Arial"/>
        </w:rPr>
        <w:t xml:space="preserve"> izvajalec uspešno (</w:t>
      </w:r>
      <w:r w:rsidR="005B4793">
        <w:rPr>
          <w:rFonts w:cs="Arial"/>
        </w:rPr>
        <w:t>kvalitetno, strokovno in v skladu s pogodbo, naročilnico, ipd.)</w:t>
      </w:r>
      <w:r w:rsidR="001A3105">
        <w:rPr>
          <w:rFonts w:cs="Arial"/>
        </w:rPr>
        <w:t xml:space="preserve"> dobavil blago in/ali </w:t>
      </w:r>
      <w:r>
        <w:rPr>
          <w:rFonts w:cs="Arial"/>
        </w:rPr>
        <w:t xml:space="preserve">izvedel </w:t>
      </w:r>
      <w:r w:rsidR="005B4793">
        <w:rPr>
          <w:rFonts w:cs="Arial"/>
        </w:rPr>
        <w:t xml:space="preserve">navedeno storitev </w:t>
      </w:r>
      <w:r w:rsidR="00062F74">
        <w:rPr>
          <w:rFonts w:cs="Arial"/>
        </w:rPr>
        <w:t xml:space="preserve">v zahtevanih rokih. </w:t>
      </w:r>
    </w:p>
    <w:p w14:paraId="6B4D6321" w14:textId="3C4EF0F6" w:rsidR="001E7C32" w:rsidRDefault="001E7C32" w:rsidP="001E7C32">
      <w:pPr>
        <w:jc w:val="both"/>
        <w:rPr>
          <w:rFonts w:cs="Arial"/>
        </w:rPr>
      </w:pPr>
    </w:p>
    <w:p w14:paraId="3B7EE0D7" w14:textId="77777777" w:rsidR="006F2E3C" w:rsidRDefault="006F2E3C" w:rsidP="001E7C32">
      <w:pPr>
        <w:jc w:val="both"/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1417"/>
        <w:gridCol w:w="6163"/>
      </w:tblGrid>
      <w:tr w:rsidR="001E7C32" w14:paraId="4AE2D45D" w14:textId="77777777" w:rsidTr="00237199">
        <w:tc>
          <w:tcPr>
            <w:tcW w:w="1630" w:type="dxa"/>
          </w:tcPr>
          <w:p w14:paraId="43BA215C" w14:textId="77777777" w:rsidR="001E7C32" w:rsidRDefault="001E7C32" w:rsidP="0023719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23719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237199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237199">
            <w:pPr>
              <w:rPr>
                <w:rFonts w:cs="Arial"/>
              </w:rPr>
            </w:pPr>
          </w:p>
          <w:p w14:paraId="0AF74370" w14:textId="77777777" w:rsidR="001E7C32" w:rsidRDefault="001E7C32" w:rsidP="00237199">
            <w:pPr>
              <w:rPr>
                <w:rFonts w:cs="Arial"/>
              </w:rPr>
            </w:pPr>
          </w:p>
        </w:tc>
      </w:tr>
      <w:tr w:rsidR="001E7C32" w14:paraId="5AC8EFC3" w14:textId="77777777" w:rsidTr="00237199">
        <w:tc>
          <w:tcPr>
            <w:tcW w:w="1630" w:type="dxa"/>
          </w:tcPr>
          <w:p w14:paraId="7AF9C1DB" w14:textId="77777777" w:rsidR="001E7C32" w:rsidRDefault="001E7C32" w:rsidP="00237199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237199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237199">
            <w:pPr>
              <w:rPr>
                <w:rFonts w:cs="Arial"/>
              </w:rPr>
            </w:pPr>
          </w:p>
        </w:tc>
      </w:tr>
      <w:tr w:rsidR="001E7C32" w14:paraId="1C3DD8E2" w14:textId="77777777" w:rsidTr="00237199">
        <w:tc>
          <w:tcPr>
            <w:tcW w:w="1630" w:type="dxa"/>
          </w:tcPr>
          <w:p w14:paraId="04511BFE" w14:textId="77777777" w:rsidR="001E7C32" w:rsidRDefault="001E7C32" w:rsidP="00237199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237199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237199">
            <w:pPr>
              <w:rPr>
                <w:rFonts w:cs="Arial"/>
              </w:rPr>
            </w:pPr>
          </w:p>
        </w:tc>
      </w:tr>
    </w:tbl>
    <w:p w14:paraId="4DA9A118" w14:textId="0D8458EC" w:rsidR="005F34D5" w:rsidRDefault="005F34D5" w:rsidP="001E7C32">
      <w:pPr>
        <w:jc w:val="both"/>
        <w:rPr>
          <w:rFonts w:cs="Arial"/>
          <w:i/>
        </w:rPr>
      </w:pPr>
    </w:p>
    <w:p w14:paraId="29540DC8" w14:textId="77777777" w:rsidR="006F2E3C" w:rsidRDefault="006F2E3C" w:rsidP="001E7C32">
      <w:pPr>
        <w:jc w:val="both"/>
        <w:rPr>
          <w:rFonts w:cs="Arial"/>
          <w:i/>
        </w:rPr>
      </w:pPr>
    </w:p>
    <w:p w14:paraId="0BB62142" w14:textId="51CD91F1" w:rsidR="001E7C32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5664ACA2" w14:textId="6F3F93C6" w:rsidR="005F34D5" w:rsidRDefault="005F34D5" w:rsidP="001E7C32">
      <w:pPr>
        <w:jc w:val="both"/>
        <w:rPr>
          <w:rFonts w:cs="Arial"/>
          <w:i/>
        </w:rPr>
      </w:pPr>
    </w:p>
    <w:p w14:paraId="2C770E24" w14:textId="658354A5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ponudbe, s katero se prijavljamo na razpis za izvedbo javnega naročila.</w:t>
      </w:r>
    </w:p>
    <w:sectPr w:rsidR="00EF5515" w:rsidRPr="005B4793" w:rsidSect="001A3105">
      <w:footerReference w:type="default" r:id="rId10"/>
      <w:headerReference w:type="first" r:id="rId11"/>
      <w:footerReference w:type="first" r:id="rId12"/>
      <w:pgSz w:w="11906" w:h="16838"/>
      <w:pgMar w:top="1418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8D330" w14:textId="77777777" w:rsidR="00550D75" w:rsidRDefault="00550D75">
      <w:r>
        <w:separator/>
      </w:r>
    </w:p>
  </w:endnote>
  <w:endnote w:type="continuationSeparator" w:id="0">
    <w:p w14:paraId="4A916909" w14:textId="77777777" w:rsidR="00550D75" w:rsidRDefault="00550D75">
      <w:r>
        <w:continuationSeparator/>
      </w:r>
    </w:p>
  </w:endnote>
  <w:endnote w:type="continuationNotice" w:id="1">
    <w:p w14:paraId="481FFFFB" w14:textId="77777777" w:rsidR="00550D75" w:rsidRDefault="00550D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4282A5A1" w:rsidR="00550D75" w:rsidRPr="00001218" w:rsidRDefault="00550D75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550D75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5EE6678" w:rsidR="00550D75" w:rsidRPr="005A785E" w:rsidRDefault="00550D75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2FBA75A7" w:rsidR="00550D75" w:rsidRPr="00A1445A" w:rsidRDefault="00550D75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550D75" w:rsidRPr="00FC6CF0" w:rsidRDefault="00550D75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49291" w14:textId="77777777" w:rsidR="00550D75" w:rsidRDefault="00550D75">
      <w:r>
        <w:separator/>
      </w:r>
    </w:p>
  </w:footnote>
  <w:footnote w:type="continuationSeparator" w:id="0">
    <w:p w14:paraId="1D579F5F" w14:textId="77777777" w:rsidR="00550D75" w:rsidRDefault="00550D75">
      <w:r>
        <w:continuationSeparator/>
      </w:r>
    </w:p>
  </w:footnote>
  <w:footnote w:type="continuationNotice" w:id="1">
    <w:p w14:paraId="507330C3" w14:textId="77777777" w:rsidR="00550D75" w:rsidRDefault="00550D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550D75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550D75" w:rsidRPr="00A04B00" w:rsidRDefault="00550D7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550D75" w:rsidRPr="00A04B00" w:rsidRDefault="00550D75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550D75" w:rsidRPr="00A04B00" w:rsidRDefault="00550D75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550D75" w:rsidRPr="00C0552D" w:rsidRDefault="00550D75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550D75" w:rsidRPr="00C0552D" w:rsidRDefault="00550D75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550D75" w:rsidRPr="00A1445A" w:rsidRDefault="00550D75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4" name="Slika 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550D75" w:rsidRPr="00A1445A" w:rsidRDefault="00550D7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550D75" w:rsidRPr="00A1445A" w:rsidRDefault="00550D75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550D75" w:rsidRDefault="00550D75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550D75" w:rsidRPr="00A1445A" w:rsidRDefault="00550D7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10C30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52E1E56E" w:rsidR="00610C30" w:rsidRPr="009F4AF4" w:rsidRDefault="00610C30" w:rsidP="00610C3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Pr="00EC70BB">
            <w:rPr>
              <w:rFonts w:cs="Arial"/>
              <w:color w:val="000000"/>
              <w:sz w:val="16"/>
              <w:szCs w:val="16"/>
            </w:rPr>
            <w:t xml:space="preserve"> POSTOPEK </w:t>
          </w:r>
          <w:r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610C30" w:rsidRPr="009F4AF4" w:rsidRDefault="00610C30" w:rsidP="00610C3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610C30" w:rsidRPr="009F4AF4" w:rsidRDefault="00610C30" w:rsidP="00610C30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550D75" w:rsidRPr="00FC6CF0" w:rsidRDefault="00550D75" w:rsidP="00001218">
    <w:pPr>
      <w:pStyle w:val="Glava"/>
      <w:rPr>
        <w:rFonts w:cs="Arial"/>
        <w:sz w:val="2"/>
        <w:szCs w:val="2"/>
      </w:rPr>
    </w:pPr>
  </w:p>
  <w:p w14:paraId="16BFB5D1" w14:textId="77777777" w:rsidR="00550D75" w:rsidRPr="00FC6CF0" w:rsidRDefault="00550D75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37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B2127"/>
    <w:rsid w:val="000B59CE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84B4C"/>
    <w:rsid w:val="00191C60"/>
    <w:rsid w:val="001A192F"/>
    <w:rsid w:val="001A3105"/>
    <w:rsid w:val="001A7BD0"/>
    <w:rsid w:val="001B709B"/>
    <w:rsid w:val="001D16E0"/>
    <w:rsid w:val="001D694D"/>
    <w:rsid w:val="001E7C32"/>
    <w:rsid w:val="001F4C72"/>
    <w:rsid w:val="001F6F0F"/>
    <w:rsid w:val="0020233B"/>
    <w:rsid w:val="0020459C"/>
    <w:rsid w:val="00213ABA"/>
    <w:rsid w:val="00227FB0"/>
    <w:rsid w:val="00231CFA"/>
    <w:rsid w:val="0023216A"/>
    <w:rsid w:val="00235E41"/>
    <w:rsid w:val="00237199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3F5F"/>
    <w:rsid w:val="00294C24"/>
    <w:rsid w:val="002970C4"/>
    <w:rsid w:val="002A38D1"/>
    <w:rsid w:val="002A6A46"/>
    <w:rsid w:val="002B28E0"/>
    <w:rsid w:val="002D6A3C"/>
    <w:rsid w:val="002E1329"/>
    <w:rsid w:val="002E2FD3"/>
    <w:rsid w:val="002E4CEE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3219"/>
    <w:rsid w:val="003C485B"/>
    <w:rsid w:val="003D1272"/>
    <w:rsid w:val="003E4CFC"/>
    <w:rsid w:val="003E5C55"/>
    <w:rsid w:val="003F0DE7"/>
    <w:rsid w:val="003F4213"/>
    <w:rsid w:val="003F4DE6"/>
    <w:rsid w:val="003F74C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43B1B"/>
    <w:rsid w:val="00550D75"/>
    <w:rsid w:val="005608A6"/>
    <w:rsid w:val="00562AFE"/>
    <w:rsid w:val="005724B4"/>
    <w:rsid w:val="005753D9"/>
    <w:rsid w:val="0058399F"/>
    <w:rsid w:val="00586D53"/>
    <w:rsid w:val="005A785E"/>
    <w:rsid w:val="005B253B"/>
    <w:rsid w:val="005B3910"/>
    <w:rsid w:val="005B4793"/>
    <w:rsid w:val="005C3AB3"/>
    <w:rsid w:val="005C4C41"/>
    <w:rsid w:val="005C71B5"/>
    <w:rsid w:val="005C7E8F"/>
    <w:rsid w:val="005D1B94"/>
    <w:rsid w:val="005D7E01"/>
    <w:rsid w:val="005E4BDB"/>
    <w:rsid w:val="005F1763"/>
    <w:rsid w:val="005F18A6"/>
    <w:rsid w:val="005F34D5"/>
    <w:rsid w:val="005F638A"/>
    <w:rsid w:val="005F751D"/>
    <w:rsid w:val="00610C30"/>
    <w:rsid w:val="006110C9"/>
    <w:rsid w:val="0061133D"/>
    <w:rsid w:val="00612663"/>
    <w:rsid w:val="006163B7"/>
    <w:rsid w:val="006315C1"/>
    <w:rsid w:val="00633B4F"/>
    <w:rsid w:val="0065152F"/>
    <w:rsid w:val="006608A0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2E3C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538C"/>
    <w:rsid w:val="007D302C"/>
    <w:rsid w:val="007D4174"/>
    <w:rsid w:val="007D70BD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39B1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700B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0B16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C7DE0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C71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77AB7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30EFE"/>
    <w:rsid w:val="00D4322B"/>
    <w:rsid w:val="00D47195"/>
    <w:rsid w:val="00D579F3"/>
    <w:rsid w:val="00D707B4"/>
    <w:rsid w:val="00D7309B"/>
    <w:rsid w:val="00D74C2D"/>
    <w:rsid w:val="00D77C8B"/>
    <w:rsid w:val="00D8275B"/>
    <w:rsid w:val="00D83E17"/>
    <w:rsid w:val="00D84490"/>
    <w:rsid w:val="00D92C6A"/>
    <w:rsid w:val="00DA0B86"/>
    <w:rsid w:val="00DB3E61"/>
    <w:rsid w:val="00DB469B"/>
    <w:rsid w:val="00DD391A"/>
    <w:rsid w:val="00DE435E"/>
    <w:rsid w:val="00DF116B"/>
    <w:rsid w:val="00DF3D50"/>
    <w:rsid w:val="00E029F3"/>
    <w:rsid w:val="00E02C2C"/>
    <w:rsid w:val="00E0340C"/>
    <w:rsid w:val="00E3300C"/>
    <w:rsid w:val="00E43C3D"/>
    <w:rsid w:val="00E50C31"/>
    <w:rsid w:val="00E550C0"/>
    <w:rsid w:val="00E61921"/>
    <w:rsid w:val="00E63073"/>
    <w:rsid w:val="00E676C3"/>
    <w:rsid w:val="00E749F2"/>
    <w:rsid w:val="00E90D1D"/>
    <w:rsid w:val="00E932C8"/>
    <w:rsid w:val="00E95B73"/>
    <w:rsid w:val="00E95D92"/>
    <w:rsid w:val="00E9600A"/>
    <w:rsid w:val="00EA4B56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7838D2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4C0CC6D-24FC-42DB-A6EC-90D6EA86A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054D3-ED43-4172-87E3-F4053A25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4A8AD-ABCE-4701-9E7E-30B6B610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60</TotalTime>
  <Pages>1</Pages>
  <Words>166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1576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39</cp:revision>
  <cp:lastPrinted>2024-03-07T16:27:00Z</cp:lastPrinted>
  <dcterms:created xsi:type="dcterms:W3CDTF">2021-05-24T06:18:00Z</dcterms:created>
  <dcterms:modified xsi:type="dcterms:W3CDTF">2024-08-20T08:54:00Z</dcterms:modified>
</cp:coreProperties>
</file>